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395" w:rsidRDefault="00147395" w:rsidP="00883F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Новая редакция</w:t>
      </w:r>
    </w:p>
    <w:p w:rsidR="00147395" w:rsidRDefault="00147395" w:rsidP="00883F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30.07.2018 </w:t>
      </w:r>
    </w:p>
    <w:p w:rsidR="00147395" w:rsidRDefault="00147395" w:rsidP="00883F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47395" w:rsidRPr="007A72A2" w:rsidRDefault="00147395" w:rsidP="00883F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72A2">
        <w:rPr>
          <w:rFonts w:ascii="Times New Roman" w:hAnsi="Times New Roman" w:cs="Times New Roman"/>
          <w:sz w:val="28"/>
          <w:szCs w:val="28"/>
        </w:rPr>
        <w:t>Проект</w:t>
      </w:r>
    </w:p>
    <w:p w:rsidR="00147395" w:rsidRPr="007A72A2" w:rsidRDefault="00147395" w:rsidP="00883F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подготовлен</w:t>
      </w:r>
      <w:r w:rsidRPr="007A72A2">
        <w:rPr>
          <w:rFonts w:ascii="Times New Roman" w:hAnsi="Times New Roman" w:cs="Times New Roman"/>
          <w:sz w:val="28"/>
          <w:szCs w:val="28"/>
        </w:rPr>
        <w:t xml:space="preserve">  управлением</w:t>
      </w:r>
    </w:p>
    <w:p w:rsidR="00147395" w:rsidRPr="007A72A2" w:rsidRDefault="00147395" w:rsidP="00883F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документационного и информационного обеспечения</w:t>
      </w:r>
    </w:p>
    <w:p w:rsidR="00147395" w:rsidRPr="007A72A2" w:rsidRDefault="00147395" w:rsidP="00883FC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147395" w:rsidRDefault="00147395" w:rsidP="00883FC8">
      <w:pPr>
        <w:pStyle w:val="Heading1"/>
        <w:spacing w:before="0" w:beforeAutospacing="0" w:after="0" w:afterAutospacing="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147395" w:rsidRPr="007A72A2" w:rsidRDefault="00147395" w:rsidP="00883FC8">
      <w:pPr>
        <w:pStyle w:val="Heading1"/>
        <w:spacing w:before="0" w:beforeAutospacing="0" w:after="0" w:afterAutospacing="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7A72A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МУНИЦИПАЛЬНОЕ ОБРАЗОВАНИЕ</w:t>
      </w:r>
    </w:p>
    <w:p w:rsidR="00147395" w:rsidRPr="007A72A2" w:rsidRDefault="00147395" w:rsidP="00883FC8">
      <w:pPr>
        <w:pStyle w:val="Heading1"/>
        <w:spacing w:before="0" w:beforeAutospacing="0" w:after="0" w:afterAutospacing="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7A72A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ГОРОДСКОЙ ОКРУГ ГОРОД СУРГУТ</w:t>
      </w:r>
    </w:p>
    <w:p w:rsidR="00147395" w:rsidRPr="007A72A2" w:rsidRDefault="00147395" w:rsidP="00883FC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147395" w:rsidRPr="007A72A2" w:rsidRDefault="00147395" w:rsidP="00883F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72A2">
        <w:rPr>
          <w:rFonts w:ascii="Times New Roman" w:hAnsi="Times New Roman" w:cs="Times New Roman"/>
          <w:sz w:val="28"/>
          <w:szCs w:val="28"/>
        </w:rPr>
        <w:t>АДМИНИСТРАЦИЯ ГОРОДА</w:t>
      </w:r>
    </w:p>
    <w:p w:rsidR="00147395" w:rsidRPr="007A72A2" w:rsidRDefault="00147395" w:rsidP="00883FC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147395" w:rsidRPr="007A72A2" w:rsidRDefault="00147395" w:rsidP="00883F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47395" w:rsidRPr="007A72A2" w:rsidRDefault="00147395" w:rsidP="00883FC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147395" w:rsidRDefault="00147395" w:rsidP="00883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7395" w:rsidRPr="007A72A2" w:rsidRDefault="00147395" w:rsidP="00883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72A2">
        <w:rPr>
          <w:rFonts w:ascii="Times New Roman" w:hAnsi="Times New Roman" w:cs="Times New Roman"/>
          <w:sz w:val="28"/>
          <w:szCs w:val="28"/>
        </w:rPr>
        <w:t>«____»_________201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32AE1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>№____</w:t>
      </w:r>
    </w:p>
    <w:p w:rsidR="00147395" w:rsidRPr="00732AE1" w:rsidRDefault="00147395" w:rsidP="00883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7395" w:rsidRPr="00732AE1" w:rsidRDefault="00147395" w:rsidP="00883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47395" w:rsidRDefault="00147395" w:rsidP="00883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72A2">
        <w:rPr>
          <w:rFonts w:ascii="Times New Roman" w:hAnsi="Times New Roman" w:cs="Times New Roman"/>
          <w:sz w:val="28"/>
          <w:szCs w:val="28"/>
        </w:rPr>
        <w:t>О проведении конкурса социальной</w:t>
      </w:r>
    </w:p>
    <w:p w:rsidR="00147395" w:rsidRPr="007A72A2" w:rsidRDefault="00147395" w:rsidP="00883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72A2">
        <w:rPr>
          <w:rFonts w:ascii="Times New Roman" w:hAnsi="Times New Roman" w:cs="Times New Roman"/>
          <w:sz w:val="28"/>
          <w:szCs w:val="28"/>
        </w:rPr>
        <w:t xml:space="preserve">рекламы «Простые правила» </w:t>
      </w:r>
      <w:r>
        <w:rPr>
          <w:rFonts w:ascii="Times New Roman" w:hAnsi="Times New Roman" w:cs="Times New Roman"/>
          <w:sz w:val="28"/>
          <w:szCs w:val="28"/>
        </w:rPr>
        <w:t>в 2018 году</w:t>
      </w:r>
    </w:p>
    <w:p w:rsidR="00147395" w:rsidRPr="00644B96" w:rsidRDefault="00147395" w:rsidP="00883F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7395" w:rsidRPr="00644B96" w:rsidRDefault="00147395" w:rsidP="00883F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7395" w:rsidRPr="00662DBD" w:rsidRDefault="00147395" w:rsidP="00883F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B96">
        <w:rPr>
          <w:rFonts w:ascii="Times New Roman" w:hAnsi="Times New Roman" w:cs="Times New Roman"/>
          <w:sz w:val="28"/>
          <w:szCs w:val="28"/>
        </w:rPr>
        <w:t>В соответствии со ст.16 Федерального закона от 06.10.2003 № 131-ФЗ</w:t>
      </w:r>
      <w:r w:rsidRPr="00662D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62DBD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</w:t>
      </w:r>
      <w:r>
        <w:rPr>
          <w:rFonts w:ascii="Times New Roman" w:hAnsi="Times New Roman" w:cs="Times New Roman"/>
          <w:spacing w:val="-4"/>
          <w:sz w:val="28"/>
          <w:szCs w:val="28"/>
        </w:rPr>
        <w:t>Федерации</w:t>
      </w:r>
      <w:r w:rsidRPr="00644B96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распоряжением Администрации города от 30.12.2005 №3686 «Об утверждении Регламента Администрации города», </w:t>
      </w:r>
      <w:r w:rsidRPr="00662DBD">
        <w:rPr>
          <w:rFonts w:ascii="Times New Roman" w:hAnsi="Times New Roman" w:cs="Times New Roman"/>
          <w:sz w:val="28"/>
          <w:szCs w:val="28"/>
        </w:rPr>
        <w:t>в целях разви</w:t>
      </w:r>
      <w:r>
        <w:rPr>
          <w:rFonts w:ascii="Times New Roman" w:hAnsi="Times New Roman" w:cs="Times New Roman"/>
          <w:sz w:val="28"/>
          <w:szCs w:val="28"/>
        </w:rPr>
        <w:t>тия в городе социальной рекламы,</w:t>
      </w:r>
      <w:r w:rsidRPr="00662DBD">
        <w:rPr>
          <w:rFonts w:ascii="Times New Roman" w:hAnsi="Times New Roman" w:cs="Times New Roman"/>
          <w:sz w:val="28"/>
          <w:szCs w:val="28"/>
        </w:rPr>
        <w:t xml:space="preserve"> </w:t>
      </w:r>
      <w:r w:rsidRPr="00662DBD">
        <w:rPr>
          <w:rFonts w:ascii="Times New Roman" w:hAnsi="Times New Roman" w:cs="Times New Roman"/>
          <w:color w:val="000000"/>
          <w:sz w:val="28"/>
          <w:szCs w:val="28"/>
        </w:rPr>
        <w:t>как эффективного инструмента общественных коммуникаций,</w:t>
      </w:r>
      <w:r w:rsidRPr="00662DBD">
        <w:rPr>
          <w:rFonts w:ascii="Times New Roman" w:hAnsi="Times New Roman" w:cs="Times New Roman"/>
          <w:sz w:val="28"/>
          <w:szCs w:val="28"/>
        </w:rPr>
        <w:t xml:space="preserve"> привлечения рекламных агентств, редакций средств массовой информации, общественных организаций, инициативных групп, а также отдельных авторов к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2DBD">
        <w:rPr>
          <w:rFonts w:ascii="Times New Roman" w:hAnsi="Times New Roman" w:cs="Times New Roman"/>
          <w:sz w:val="28"/>
          <w:szCs w:val="28"/>
        </w:rPr>
        <w:t xml:space="preserve">в области социальной рекламы: </w:t>
      </w:r>
    </w:p>
    <w:p w:rsidR="00147395" w:rsidRPr="00662DBD" w:rsidRDefault="00147395" w:rsidP="00883F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DBD">
        <w:rPr>
          <w:rFonts w:ascii="Times New Roman" w:hAnsi="Times New Roman" w:cs="Times New Roman"/>
          <w:sz w:val="28"/>
          <w:szCs w:val="28"/>
        </w:rPr>
        <w:t xml:space="preserve">1. Управлению </w:t>
      </w:r>
      <w:r>
        <w:rPr>
          <w:rFonts w:ascii="Times New Roman" w:hAnsi="Times New Roman" w:cs="Times New Roman"/>
          <w:sz w:val="28"/>
          <w:szCs w:val="28"/>
        </w:rPr>
        <w:t>документационного и информационного обеспечения</w:t>
      </w:r>
      <w:r w:rsidRPr="00662D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совместно с департаментом образования и комитетом культуры и туризма </w:t>
      </w:r>
      <w:r w:rsidRPr="00662DBD">
        <w:rPr>
          <w:rFonts w:ascii="Times New Roman" w:hAnsi="Times New Roman" w:cs="Times New Roman"/>
          <w:sz w:val="28"/>
          <w:szCs w:val="28"/>
        </w:rPr>
        <w:t>организовать проведение конкурса социальной рекламы «Простые правила».</w:t>
      </w:r>
    </w:p>
    <w:p w:rsidR="00147395" w:rsidRPr="00662DBD" w:rsidRDefault="00147395" w:rsidP="00883F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DBD">
        <w:rPr>
          <w:rFonts w:ascii="Times New Roman" w:hAnsi="Times New Roman" w:cs="Times New Roman"/>
          <w:sz w:val="28"/>
          <w:szCs w:val="28"/>
        </w:rPr>
        <w:t>2. Утвердить:</w:t>
      </w:r>
    </w:p>
    <w:p w:rsidR="00147395" w:rsidRPr="005D1AEC" w:rsidRDefault="00147395" w:rsidP="00883F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1AEC">
        <w:rPr>
          <w:sz w:val="24"/>
          <w:szCs w:val="24"/>
        </w:rPr>
        <w:t>–</w:t>
      </w:r>
      <w:r w:rsidRPr="005D1AEC">
        <w:rPr>
          <w:rFonts w:ascii="Times New Roman" w:hAnsi="Times New Roman" w:cs="Times New Roman"/>
          <w:sz w:val="28"/>
          <w:szCs w:val="28"/>
        </w:rPr>
        <w:t xml:space="preserve"> положение о </w:t>
      </w:r>
      <w:r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Pr="005D1AEC">
        <w:rPr>
          <w:rFonts w:ascii="Times New Roman" w:hAnsi="Times New Roman" w:cs="Times New Roman"/>
          <w:sz w:val="28"/>
          <w:szCs w:val="28"/>
        </w:rPr>
        <w:t>конкурс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D1AEC">
        <w:rPr>
          <w:rFonts w:ascii="Times New Roman" w:hAnsi="Times New Roman" w:cs="Times New Roman"/>
          <w:sz w:val="28"/>
          <w:szCs w:val="28"/>
        </w:rPr>
        <w:t xml:space="preserve"> социальной рекламы «Простые правила»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D1AEC">
        <w:rPr>
          <w:rFonts w:ascii="Times New Roman" w:hAnsi="Times New Roman" w:cs="Times New Roman"/>
          <w:sz w:val="28"/>
          <w:szCs w:val="28"/>
        </w:rPr>
        <w:t xml:space="preserve"> году согласно приложению 1;</w:t>
      </w:r>
    </w:p>
    <w:p w:rsidR="00147395" w:rsidRPr="005D1AEC" w:rsidRDefault="00147395" w:rsidP="00883F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1AEC">
        <w:rPr>
          <w:sz w:val="24"/>
          <w:szCs w:val="24"/>
        </w:rPr>
        <w:t>–</w:t>
      </w:r>
      <w:r w:rsidRPr="005D1AEC">
        <w:rPr>
          <w:rFonts w:ascii="Times New Roman" w:hAnsi="Times New Roman" w:cs="Times New Roman"/>
          <w:sz w:val="28"/>
          <w:szCs w:val="28"/>
        </w:rPr>
        <w:t xml:space="preserve"> состав жюри конкурса социальной рекламы «Простые правила» в 201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5D1AEC">
        <w:rPr>
          <w:rFonts w:ascii="Times New Roman" w:hAnsi="Times New Roman" w:cs="Times New Roman"/>
          <w:sz w:val="28"/>
          <w:szCs w:val="28"/>
        </w:rPr>
        <w:t>году согласно приложению 2;</w:t>
      </w:r>
    </w:p>
    <w:p w:rsidR="00147395" w:rsidRDefault="00147395" w:rsidP="00883F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1AEC">
        <w:rPr>
          <w:sz w:val="24"/>
          <w:szCs w:val="24"/>
        </w:rPr>
        <w:t xml:space="preserve">– </w:t>
      </w:r>
      <w:r w:rsidRPr="005D1AEC">
        <w:rPr>
          <w:rFonts w:ascii="Times New Roman" w:hAnsi="Times New Roman" w:cs="Times New Roman"/>
          <w:sz w:val="28"/>
          <w:szCs w:val="28"/>
        </w:rPr>
        <w:t>смету расходов на проведение конкурса социальной рекламы «Простые правила»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D1AEC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согласно приложению 3.</w:t>
      </w:r>
    </w:p>
    <w:p w:rsidR="00147395" w:rsidRPr="008D444D" w:rsidRDefault="00147395" w:rsidP="008D444D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1AEC">
        <w:t>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порядок предоставления грантов в форме субсидий победителям конкурса социальной рекламы «Простые правила» в 2018 году согласно приложению 4. </w:t>
      </w:r>
    </w:p>
    <w:p w:rsidR="00147395" w:rsidRPr="00662DBD" w:rsidRDefault="00147395" w:rsidP="00883F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3. </w:t>
      </w:r>
      <w:r w:rsidRPr="00644B96">
        <w:rPr>
          <w:rFonts w:ascii="Times New Roman" w:hAnsi="Times New Roman" w:cs="Times New Roman"/>
          <w:spacing w:val="-4"/>
          <w:sz w:val="28"/>
          <w:szCs w:val="28"/>
        </w:rPr>
        <w:t>Управлению бюджетного учёта и отчётности обеспечить</w:t>
      </w:r>
      <w:r w:rsidRPr="00662DBD">
        <w:rPr>
          <w:rFonts w:ascii="Times New Roman" w:hAnsi="Times New Roman" w:cs="Times New Roman"/>
          <w:sz w:val="28"/>
          <w:szCs w:val="28"/>
        </w:rPr>
        <w:t xml:space="preserve"> финансирование расходов в соответствии со сметой расходов.</w:t>
      </w:r>
    </w:p>
    <w:p w:rsidR="00147395" w:rsidRPr="00662DBD" w:rsidRDefault="00147395" w:rsidP="00883F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DBD">
        <w:rPr>
          <w:rFonts w:ascii="Times New Roman" w:hAnsi="Times New Roman" w:cs="Times New Roman"/>
          <w:sz w:val="28"/>
          <w:szCs w:val="28"/>
        </w:rPr>
        <w:t xml:space="preserve">4. Управлению </w:t>
      </w:r>
      <w:r>
        <w:rPr>
          <w:rFonts w:ascii="Times New Roman" w:hAnsi="Times New Roman" w:cs="Times New Roman"/>
          <w:sz w:val="28"/>
          <w:szCs w:val="28"/>
        </w:rPr>
        <w:t>документационного и информационного обеспечения</w:t>
      </w:r>
      <w:r w:rsidRPr="00662DBD">
        <w:rPr>
          <w:rFonts w:ascii="Times New Roman" w:hAnsi="Times New Roman" w:cs="Times New Roman"/>
          <w:sz w:val="28"/>
          <w:szCs w:val="28"/>
        </w:rPr>
        <w:t xml:space="preserve"> опубликовать сообщение о проведении конкурса социальной рекламы «Простые прави</w:t>
      </w:r>
      <w:r>
        <w:rPr>
          <w:rFonts w:ascii="Times New Roman" w:hAnsi="Times New Roman" w:cs="Times New Roman"/>
          <w:sz w:val="28"/>
          <w:szCs w:val="28"/>
        </w:rPr>
        <w:t xml:space="preserve">ла» </w:t>
      </w:r>
      <w:r w:rsidRPr="00662DBD">
        <w:rPr>
          <w:rFonts w:ascii="Times New Roman" w:hAnsi="Times New Roman" w:cs="Times New Roman"/>
          <w:sz w:val="28"/>
          <w:szCs w:val="28"/>
        </w:rPr>
        <w:t>в средствах массовой информации и размес</w:t>
      </w:r>
      <w:r>
        <w:rPr>
          <w:rFonts w:ascii="Times New Roman" w:hAnsi="Times New Roman" w:cs="Times New Roman"/>
          <w:sz w:val="28"/>
          <w:szCs w:val="28"/>
        </w:rPr>
        <w:t xml:space="preserve">тить настоящее постановление </w:t>
      </w:r>
      <w:r w:rsidRPr="00662DBD">
        <w:rPr>
          <w:rFonts w:ascii="Times New Roman" w:hAnsi="Times New Roman" w:cs="Times New Roman"/>
          <w:sz w:val="28"/>
          <w:szCs w:val="28"/>
        </w:rPr>
        <w:t xml:space="preserve">на официальном </w:t>
      </w:r>
      <w:r>
        <w:rPr>
          <w:rFonts w:ascii="Times New Roman" w:hAnsi="Times New Roman" w:cs="Times New Roman"/>
          <w:sz w:val="28"/>
          <w:szCs w:val="28"/>
        </w:rPr>
        <w:t>портале</w:t>
      </w:r>
      <w:r w:rsidRPr="00662DBD">
        <w:rPr>
          <w:rFonts w:ascii="Times New Roman" w:hAnsi="Times New Roman" w:cs="Times New Roman"/>
          <w:sz w:val="28"/>
          <w:szCs w:val="28"/>
        </w:rPr>
        <w:t xml:space="preserve"> Администрации города.</w:t>
      </w:r>
    </w:p>
    <w:p w:rsidR="00147395" w:rsidRPr="00662DBD" w:rsidRDefault="00147395" w:rsidP="00883FC8">
      <w:pPr>
        <w:pStyle w:val="BodyText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выполнением постановления оставляю за собой.</w:t>
      </w:r>
    </w:p>
    <w:p w:rsidR="00147395" w:rsidRPr="00644B96" w:rsidRDefault="00147395" w:rsidP="00883F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7395" w:rsidRDefault="00147395" w:rsidP="00883F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7395" w:rsidRDefault="00147395" w:rsidP="00883F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7395" w:rsidRDefault="00147395" w:rsidP="00883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2DBD">
        <w:rPr>
          <w:rFonts w:ascii="Times New Roman" w:hAnsi="Times New Roman" w:cs="Times New Roman"/>
          <w:sz w:val="28"/>
          <w:szCs w:val="28"/>
        </w:rPr>
        <w:t xml:space="preserve">Глава города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62D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В.Н. Шувалов</w:t>
      </w:r>
      <w:r w:rsidRPr="00662DB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47395" w:rsidRPr="00F42212" w:rsidRDefault="00147395"/>
    <w:p w:rsidR="00147395" w:rsidRPr="00F42212" w:rsidRDefault="00147395"/>
    <w:p w:rsidR="00147395" w:rsidRPr="00F42212" w:rsidRDefault="00147395"/>
    <w:p w:rsidR="00147395" w:rsidRPr="00F42212" w:rsidRDefault="00147395"/>
    <w:p w:rsidR="00147395" w:rsidRPr="00F42212" w:rsidRDefault="00147395"/>
    <w:p w:rsidR="00147395" w:rsidRPr="00F42212" w:rsidRDefault="00147395"/>
    <w:p w:rsidR="00147395" w:rsidRPr="00F42212" w:rsidRDefault="00147395"/>
    <w:p w:rsidR="00147395" w:rsidRPr="00F42212" w:rsidRDefault="00147395"/>
    <w:p w:rsidR="00147395" w:rsidRPr="00F42212" w:rsidRDefault="00147395"/>
    <w:p w:rsidR="00147395" w:rsidRPr="00F42212" w:rsidRDefault="00147395"/>
    <w:p w:rsidR="00147395" w:rsidRPr="00F42212" w:rsidRDefault="00147395"/>
    <w:p w:rsidR="00147395" w:rsidRPr="00F42212" w:rsidRDefault="00147395"/>
    <w:p w:rsidR="00147395" w:rsidRPr="00F42212" w:rsidRDefault="00147395"/>
    <w:p w:rsidR="00147395" w:rsidRPr="00F42212" w:rsidRDefault="00147395"/>
    <w:p w:rsidR="00147395" w:rsidRPr="00F42212" w:rsidRDefault="00147395"/>
    <w:p w:rsidR="00147395" w:rsidRPr="00F42212" w:rsidRDefault="00147395"/>
    <w:p w:rsidR="00147395" w:rsidRPr="00F42212" w:rsidRDefault="00147395"/>
    <w:p w:rsidR="00147395" w:rsidRPr="00F42212" w:rsidRDefault="00147395"/>
    <w:p w:rsidR="00147395" w:rsidRPr="00F42212" w:rsidRDefault="00147395"/>
    <w:p w:rsidR="00147395" w:rsidRPr="00F42212" w:rsidRDefault="00147395"/>
    <w:p w:rsidR="00147395" w:rsidRPr="00F42212" w:rsidRDefault="00147395"/>
    <w:p w:rsidR="00147395" w:rsidRPr="00F42212" w:rsidRDefault="00147395"/>
    <w:sectPr w:rsidR="00147395" w:rsidRPr="00F42212" w:rsidSect="00DF2F8B">
      <w:pgSz w:w="11906" w:h="16838"/>
      <w:pgMar w:top="567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3FC8"/>
    <w:rsid w:val="00042D9F"/>
    <w:rsid w:val="000F4930"/>
    <w:rsid w:val="00147395"/>
    <w:rsid w:val="001D448A"/>
    <w:rsid w:val="001F6E71"/>
    <w:rsid w:val="004B2EA8"/>
    <w:rsid w:val="005A4AB8"/>
    <w:rsid w:val="005D1AEC"/>
    <w:rsid w:val="005F6594"/>
    <w:rsid w:val="00644B96"/>
    <w:rsid w:val="0064515E"/>
    <w:rsid w:val="00662DBD"/>
    <w:rsid w:val="00675266"/>
    <w:rsid w:val="006A2700"/>
    <w:rsid w:val="006C4A7D"/>
    <w:rsid w:val="00732AE1"/>
    <w:rsid w:val="007823E7"/>
    <w:rsid w:val="007A72A2"/>
    <w:rsid w:val="007B7078"/>
    <w:rsid w:val="00883FC8"/>
    <w:rsid w:val="008962F6"/>
    <w:rsid w:val="008A2F7D"/>
    <w:rsid w:val="008D444D"/>
    <w:rsid w:val="0094391D"/>
    <w:rsid w:val="00C248A6"/>
    <w:rsid w:val="00C717DC"/>
    <w:rsid w:val="00CE4BC8"/>
    <w:rsid w:val="00D33AE0"/>
    <w:rsid w:val="00D85455"/>
    <w:rsid w:val="00D946B4"/>
    <w:rsid w:val="00DF2F8B"/>
    <w:rsid w:val="00DF494B"/>
    <w:rsid w:val="00F42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2F6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link w:val="Heading1Char"/>
    <w:uiPriority w:val="99"/>
    <w:qFormat/>
    <w:rsid w:val="00883FC8"/>
    <w:pPr>
      <w:spacing w:before="100" w:beforeAutospacing="1" w:after="100" w:afterAutospacing="1" w:line="240" w:lineRule="auto"/>
      <w:outlineLvl w:val="0"/>
    </w:pPr>
    <w:rPr>
      <w:rFonts w:ascii="Verdana" w:hAnsi="Verdana" w:cs="Verdana"/>
      <w:b/>
      <w:bCs/>
      <w:color w:val="000000"/>
      <w:kern w:val="36"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3FC8"/>
    <w:rPr>
      <w:rFonts w:ascii="Verdana" w:hAnsi="Verdana" w:cs="Verdana"/>
      <w:b/>
      <w:bCs/>
      <w:color w:val="000000"/>
      <w:kern w:val="36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883FC8"/>
    <w:pPr>
      <w:spacing w:after="120" w:line="240" w:lineRule="auto"/>
    </w:pPr>
    <w:rPr>
      <w:rFonts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883FC8"/>
    <w:rPr>
      <w:rFonts w:ascii="Times New Roman" w:hAnsi="Times New Roman" w:cs="Times New Roman"/>
      <w:sz w:val="20"/>
      <w:szCs w:val="20"/>
    </w:rPr>
  </w:style>
  <w:style w:type="paragraph" w:styleId="NoSpacing">
    <w:name w:val="No Spacing"/>
    <w:uiPriority w:val="99"/>
    <w:qFormat/>
    <w:rsid w:val="006A2700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2</Pages>
  <Words>314</Words>
  <Characters>1794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Serg</cp:lastModifiedBy>
  <cp:revision>25</cp:revision>
  <cp:lastPrinted>2016-11-23T06:15:00Z</cp:lastPrinted>
  <dcterms:created xsi:type="dcterms:W3CDTF">2013-12-11T08:19:00Z</dcterms:created>
  <dcterms:modified xsi:type="dcterms:W3CDTF">2018-08-17T14:38:00Z</dcterms:modified>
</cp:coreProperties>
</file>